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Fällmittel 2027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023-26-161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von Sommer- / Winterfällmittel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